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516" w:rsidRDefault="006A5516" w:rsidP="006A55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Gregory SOTY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A5516" w:rsidRDefault="006A5516" w:rsidP="006A55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Ipswich, Suffolk. Baker.</w:t>
      </w:r>
    </w:p>
    <w:p w:rsidR="006A5516" w:rsidRDefault="006A5516" w:rsidP="006A5516">
      <w:pPr>
        <w:rPr>
          <w:rFonts w:ascii="Times New Roman" w:hAnsi="Times New Roman" w:cs="Times New Roman"/>
        </w:rPr>
      </w:pPr>
    </w:p>
    <w:p w:rsidR="006A5516" w:rsidRDefault="006A5516" w:rsidP="006A5516">
      <w:pPr>
        <w:rPr>
          <w:rFonts w:ascii="Times New Roman" w:hAnsi="Times New Roman" w:cs="Times New Roman"/>
        </w:rPr>
      </w:pPr>
    </w:p>
    <w:p w:rsidR="006A5516" w:rsidRDefault="006A5516" w:rsidP="006A55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Robert Buxton(q.v.) brought a plaint of debt against him and 24 others.</w:t>
      </w:r>
    </w:p>
    <w:p w:rsidR="006A5516" w:rsidRDefault="006A5516" w:rsidP="006A55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6A5516" w:rsidRDefault="006A5516" w:rsidP="006A5516">
      <w:pPr>
        <w:rPr>
          <w:rFonts w:ascii="Times New Roman" w:hAnsi="Times New Roman" w:cs="Times New Roman"/>
        </w:rPr>
      </w:pPr>
    </w:p>
    <w:p w:rsidR="006A5516" w:rsidRDefault="006A5516" w:rsidP="006A5516">
      <w:pPr>
        <w:rPr>
          <w:rFonts w:ascii="Times New Roman" w:hAnsi="Times New Roman" w:cs="Times New Roman"/>
        </w:rPr>
      </w:pPr>
    </w:p>
    <w:p w:rsidR="006A5516" w:rsidRDefault="006A5516" w:rsidP="006A55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May 2017</w:t>
      </w:r>
    </w:p>
    <w:p w:rsidR="006B2F86" w:rsidRPr="00E71FC3" w:rsidRDefault="006A551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516" w:rsidRDefault="006A5516" w:rsidP="00E71FC3">
      <w:r>
        <w:separator/>
      </w:r>
    </w:p>
  </w:endnote>
  <w:endnote w:type="continuationSeparator" w:id="0">
    <w:p w:rsidR="006A5516" w:rsidRDefault="006A551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516" w:rsidRDefault="006A5516" w:rsidP="00E71FC3">
      <w:r>
        <w:separator/>
      </w:r>
    </w:p>
  </w:footnote>
  <w:footnote w:type="continuationSeparator" w:id="0">
    <w:p w:rsidR="006A5516" w:rsidRDefault="006A551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516"/>
    <w:rsid w:val="001A7C09"/>
    <w:rsid w:val="00577BD5"/>
    <w:rsid w:val="00656CBA"/>
    <w:rsid w:val="006A1F77"/>
    <w:rsid w:val="006A5516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C43494-3744-4BB0-94F2-938FC7E02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A551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2017-05-17T19:29:00Z</dcterms:created>
  <dcterms:modified xsi:type="dcterms:W3CDTF">2017-05-17T19:29:00Z</dcterms:modified>
</cp:coreProperties>
</file>